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Henry CRABBE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086044" w:rsidRDefault="00086044" w:rsidP="00086044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0860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044" w:rsidRDefault="00086044" w:rsidP="00E71FC3">
      <w:pPr>
        <w:spacing w:after="0" w:line="240" w:lineRule="auto"/>
      </w:pPr>
      <w:r>
        <w:separator/>
      </w:r>
    </w:p>
  </w:endnote>
  <w:endnote w:type="continuationSeparator" w:id="0">
    <w:p w:rsidR="00086044" w:rsidRDefault="000860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044" w:rsidRDefault="00086044" w:rsidP="00E71FC3">
      <w:pPr>
        <w:spacing w:after="0" w:line="240" w:lineRule="auto"/>
      </w:pPr>
      <w:r>
        <w:separator/>
      </w:r>
    </w:p>
  </w:footnote>
  <w:footnote w:type="continuationSeparator" w:id="0">
    <w:p w:rsidR="00086044" w:rsidRDefault="000860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44"/>
    <w:rsid w:val="0008604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69C01F-A2E1-4AE3-B764-15F3801E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08604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2016-11-28T15:20:00Z</dcterms:created>
  <dcterms:modified xsi:type="dcterms:W3CDTF">2016-11-28T15:20:00Z</dcterms:modified>
</cp:coreProperties>
</file>